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ABB3" w14:textId="77777777" w:rsidR="00A61ED8" w:rsidRDefault="00A61ED8" w:rsidP="00A61ED8">
      <w:pPr>
        <w:pStyle w:val="NoSpacing"/>
        <w:jc w:val="both"/>
      </w:pPr>
      <w:r>
        <w:rPr>
          <w:u w:val="single"/>
        </w:rPr>
        <w:t>Sir Thomas MARKENFELD</w:t>
      </w:r>
      <w:r>
        <w:t xml:space="preserve">     (fl.1483)</w:t>
      </w:r>
    </w:p>
    <w:p w14:paraId="5F62B8E8" w14:textId="77777777" w:rsidR="00A61ED8" w:rsidRDefault="00A61ED8" w:rsidP="00A61ED8">
      <w:pPr>
        <w:pStyle w:val="NoSpacing"/>
        <w:jc w:val="both"/>
      </w:pPr>
    </w:p>
    <w:p w14:paraId="695C960A" w14:textId="77777777" w:rsidR="00A61ED8" w:rsidRDefault="00A61ED8" w:rsidP="00A61ED8">
      <w:pPr>
        <w:pStyle w:val="NoSpacing"/>
        <w:jc w:val="both"/>
      </w:pPr>
    </w:p>
    <w:p w14:paraId="1FF4DDD8" w14:textId="77777777" w:rsidR="00A61ED8" w:rsidRDefault="00A61ED8" w:rsidP="00A61ED8">
      <w:pPr>
        <w:pStyle w:val="NoSpacing"/>
        <w:jc w:val="both"/>
      </w:pPr>
      <w:r>
        <w:t>= Eleanor(q.v.).</w:t>
      </w:r>
    </w:p>
    <w:p w14:paraId="0FEF63A4" w14:textId="77777777" w:rsidR="00A61ED8" w:rsidRDefault="00A61ED8" w:rsidP="00A61ED8">
      <w:pPr>
        <w:pStyle w:val="NoSpacing"/>
      </w:pPr>
      <w:r>
        <w:t>(“The Register of Thomas Rotherham, Archbishop of York 1480-1500</w:t>
      </w:r>
    </w:p>
    <w:p w14:paraId="6DCE3895" w14:textId="77777777" w:rsidR="00A61ED8" w:rsidRDefault="00A61ED8" w:rsidP="00A61ED8">
      <w:pPr>
        <w:pStyle w:val="NoSpacing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p.36)</w:t>
      </w:r>
    </w:p>
    <w:p w14:paraId="1B5D9A33" w14:textId="77777777" w:rsidR="00A61ED8" w:rsidRDefault="00A61ED8" w:rsidP="00A61ED8">
      <w:pPr>
        <w:pStyle w:val="NoSpacing"/>
        <w:jc w:val="both"/>
      </w:pPr>
    </w:p>
    <w:p w14:paraId="70F169EB" w14:textId="77777777" w:rsidR="00A61ED8" w:rsidRDefault="00A61ED8" w:rsidP="00A61ED8">
      <w:pPr>
        <w:pStyle w:val="NoSpacing"/>
        <w:jc w:val="both"/>
      </w:pPr>
    </w:p>
    <w:p w14:paraId="787962F0" w14:textId="77777777" w:rsidR="00A61ED8" w:rsidRDefault="00A61ED8" w:rsidP="00A61ED8">
      <w:pPr>
        <w:pStyle w:val="NoSpacing"/>
        <w:jc w:val="both"/>
      </w:pPr>
      <w:r>
        <w:t xml:space="preserve">  2 Aug.1483</w:t>
      </w:r>
      <w:r>
        <w:tab/>
        <w:t xml:space="preserve">They were licensed to have low masses said in any suitable place in the </w:t>
      </w:r>
    </w:p>
    <w:p w14:paraId="63D59A14" w14:textId="77777777" w:rsidR="00A61ED8" w:rsidRDefault="00A61ED8" w:rsidP="00A61ED8">
      <w:pPr>
        <w:pStyle w:val="NoSpacing"/>
        <w:jc w:val="both"/>
      </w:pPr>
      <w:r>
        <w:tab/>
      </w:r>
      <w:r>
        <w:tab/>
        <w:t>diocese of York for four years.   (ibid.)</w:t>
      </w:r>
    </w:p>
    <w:p w14:paraId="1484EC13" w14:textId="77777777" w:rsidR="00A61ED8" w:rsidRDefault="00A61ED8" w:rsidP="00A61ED8">
      <w:pPr>
        <w:pStyle w:val="NoSpacing"/>
        <w:jc w:val="both"/>
      </w:pPr>
    </w:p>
    <w:p w14:paraId="4A616394" w14:textId="77777777" w:rsidR="00A61ED8" w:rsidRDefault="00A61ED8" w:rsidP="00A61ED8">
      <w:pPr>
        <w:pStyle w:val="NoSpacing"/>
        <w:jc w:val="both"/>
      </w:pPr>
    </w:p>
    <w:p w14:paraId="1535F3F8" w14:textId="77777777" w:rsidR="00A61ED8" w:rsidRDefault="00A61ED8" w:rsidP="00A61ED8">
      <w:pPr>
        <w:pStyle w:val="NoSpacing"/>
        <w:jc w:val="both"/>
      </w:pPr>
      <w:r>
        <w:t>11 July 2019</w:t>
      </w:r>
    </w:p>
    <w:p w14:paraId="780DCE17" w14:textId="77777777" w:rsidR="006B2F86" w:rsidRPr="00E71FC3" w:rsidRDefault="00A61E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AEF10" w14:textId="77777777" w:rsidR="00A61ED8" w:rsidRDefault="00A61ED8" w:rsidP="00E71FC3">
      <w:pPr>
        <w:spacing w:after="0" w:line="240" w:lineRule="auto"/>
      </w:pPr>
      <w:r>
        <w:separator/>
      </w:r>
    </w:p>
  </w:endnote>
  <w:endnote w:type="continuationSeparator" w:id="0">
    <w:p w14:paraId="3BB9EE3D" w14:textId="77777777" w:rsidR="00A61ED8" w:rsidRDefault="00A61E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23E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8390C" w14:textId="77777777" w:rsidR="00A61ED8" w:rsidRDefault="00A61ED8" w:rsidP="00E71FC3">
      <w:pPr>
        <w:spacing w:after="0" w:line="240" w:lineRule="auto"/>
      </w:pPr>
      <w:r>
        <w:separator/>
      </w:r>
    </w:p>
  </w:footnote>
  <w:footnote w:type="continuationSeparator" w:id="0">
    <w:p w14:paraId="3E4878C9" w14:textId="77777777" w:rsidR="00A61ED8" w:rsidRDefault="00A61E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ED8"/>
    <w:rsid w:val="001A7C09"/>
    <w:rsid w:val="00577BD5"/>
    <w:rsid w:val="00656CBA"/>
    <w:rsid w:val="006A1F77"/>
    <w:rsid w:val="00733BE7"/>
    <w:rsid w:val="00A61ED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18E8A"/>
  <w15:chartTrackingRefBased/>
  <w15:docId w15:val="{83A5D772-E2F4-4948-928A-EB75B1AFB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2019-07-24T21:11:00Z</dcterms:created>
  <dcterms:modified xsi:type="dcterms:W3CDTF">2019-07-24T21:11:00Z</dcterms:modified>
</cp:coreProperties>
</file>